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03F9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Walter CLOPTON</w:t>
      </w:r>
      <w:r>
        <w:rPr>
          <w:rFonts w:ascii="Times New Roman" w:hAnsi="Times New Roman" w:cs="Times New Roman"/>
          <w:sz w:val="24"/>
          <w:szCs w:val="24"/>
        </w:rPr>
        <w:t xml:space="preserve">       (d.1400)</w:t>
      </w:r>
    </w:p>
    <w:p w14:paraId="13043B74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99C5F" w14:textId="5117713B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B116F7" w14:textId="77777777" w:rsidR="009A51BA" w:rsidRDefault="009A51BA" w:rsidP="009A51BA">
      <w:r>
        <w:t>20 Nov.1399</w:t>
      </w:r>
      <w:r>
        <w:tab/>
        <w:t>He was granted £40 a year.  (C.P.R.1399-1401 p.105)</w:t>
      </w:r>
    </w:p>
    <w:p w14:paraId="25CB005C" w14:textId="77777777" w:rsidR="009A51BA" w:rsidRPr="009A51BA" w:rsidRDefault="009A51BA" w:rsidP="009A51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1BA">
        <w:rPr>
          <w:rFonts w:ascii="Times New Roman" w:hAnsi="Times New Roman" w:cs="Times New Roman"/>
          <w:sz w:val="24"/>
          <w:szCs w:val="24"/>
        </w:rPr>
        <w:t>20 Nov.1399</w:t>
      </w:r>
      <w:r w:rsidRPr="009A51BA">
        <w:rPr>
          <w:rFonts w:ascii="Times New Roman" w:hAnsi="Times New Roman" w:cs="Times New Roman"/>
          <w:sz w:val="24"/>
          <w:szCs w:val="24"/>
        </w:rPr>
        <w:tab/>
        <w:t>He was granted £40 a year from the issues of Norfolk and Suffolk.</w:t>
      </w:r>
    </w:p>
    <w:p w14:paraId="0B5FCFBC" w14:textId="5D6FB2C3" w:rsidR="009A51BA" w:rsidRPr="009A51BA" w:rsidRDefault="009A51BA" w:rsidP="009A51BA">
      <w:r>
        <w:tab/>
      </w:r>
      <w:r>
        <w:tab/>
        <w:t>(C.P.R. 1399-1401 p.345)</w:t>
      </w:r>
    </w:p>
    <w:p w14:paraId="02A0AA14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1399-1400 p.81)</w:t>
      </w:r>
    </w:p>
    <w:p w14:paraId="68A97244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192F7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FECAA" w14:textId="77777777" w:rsidR="00BD4611" w:rsidRDefault="00BD4611" w:rsidP="00BD46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2021</w:t>
      </w:r>
    </w:p>
    <w:p w14:paraId="00920097" w14:textId="39187906" w:rsidR="00BA00AB" w:rsidRDefault="009A51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2021</w:t>
      </w:r>
    </w:p>
    <w:p w14:paraId="2312B239" w14:textId="77777777" w:rsidR="000C1F1D" w:rsidRDefault="000C1F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F47ACA" w14:textId="77777777" w:rsidR="000C1F1D" w:rsidRDefault="000C1F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BE9C21" w14:textId="77777777" w:rsidR="000C1F1D" w:rsidRDefault="000C1F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7B16B" w14:textId="77777777" w:rsidR="009A51BA" w:rsidRPr="00EB3209" w:rsidRDefault="009A51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A51BA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D400C" w14:textId="77777777" w:rsidR="002C2BD0" w:rsidRDefault="002C2BD0" w:rsidP="009139A6">
      <w:r>
        <w:separator/>
      </w:r>
    </w:p>
  </w:endnote>
  <w:endnote w:type="continuationSeparator" w:id="0">
    <w:p w14:paraId="72649773" w14:textId="77777777" w:rsidR="002C2BD0" w:rsidRDefault="002C2B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7D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F0C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04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4BBE" w14:textId="77777777" w:rsidR="002C2BD0" w:rsidRDefault="002C2BD0" w:rsidP="009139A6">
      <w:r>
        <w:separator/>
      </w:r>
    </w:p>
  </w:footnote>
  <w:footnote w:type="continuationSeparator" w:id="0">
    <w:p w14:paraId="62151830" w14:textId="77777777" w:rsidR="002C2BD0" w:rsidRDefault="002C2B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2E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4D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1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611"/>
    <w:rsid w:val="000666E0"/>
    <w:rsid w:val="000C1F1D"/>
    <w:rsid w:val="002510B7"/>
    <w:rsid w:val="002C2BD0"/>
    <w:rsid w:val="005C130B"/>
    <w:rsid w:val="00706984"/>
    <w:rsid w:val="00826F5C"/>
    <w:rsid w:val="009139A6"/>
    <w:rsid w:val="009448BB"/>
    <w:rsid w:val="009A51BA"/>
    <w:rsid w:val="00A3176C"/>
    <w:rsid w:val="00AE65F8"/>
    <w:rsid w:val="00BA00AB"/>
    <w:rsid w:val="00BD461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3515A"/>
  <w15:chartTrackingRefBased/>
  <w15:docId w15:val="{A95AE1B2-4592-4B5A-B51D-0C02F6A7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1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265</Characters>
  <Application>Microsoft Office Word</Application>
  <DocSecurity>0</DocSecurity>
  <Lines>15</Lines>
  <Paragraphs>9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2021-04-18T20:07:00Z</dcterms:created>
  <dcterms:modified xsi:type="dcterms:W3CDTF">2026-03-21T13:18:00Z</dcterms:modified>
</cp:coreProperties>
</file>